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DC" w:rsidRPr="00E77870" w:rsidRDefault="00477CDC" w:rsidP="00477CD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Robert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60195">
        <w:rPr>
          <w:rFonts w:ascii="Times New Roman" w:hAnsi="Times New Roman" w:cs="Times New Roman"/>
          <w:noProof/>
          <w:sz w:val="24"/>
          <w:szCs w:val="24"/>
          <w:u w:val="single"/>
        </w:rPr>
        <w:t>THORN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778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E77870"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80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477CDC" w:rsidRDefault="00477CDC" w:rsidP="00477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A60195">
        <w:rPr>
          <w:rFonts w:ascii="Times New Roman" w:hAnsi="Times New Roman" w:cs="Times New Roman"/>
          <w:noProof/>
          <w:sz w:val="24"/>
          <w:szCs w:val="24"/>
        </w:rPr>
        <w:t>Merchant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77CDC" w:rsidRDefault="00477CDC" w:rsidP="00477C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CDC" w:rsidRDefault="00477CDC" w:rsidP="00477C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CDC" w:rsidRDefault="00477CDC" w:rsidP="00477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1480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77CDC" w:rsidRDefault="00477CDC" w:rsidP="00477C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CDC" w:rsidRDefault="00477CDC" w:rsidP="00477C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77CDC" w:rsidRDefault="00477CDC" w:rsidP="00477C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477CD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CDC" w:rsidRDefault="00477CDC" w:rsidP="00E71FC3">
      <w:pPr>
        <w:spacing w:after="0" w:line="240" w:lineRule="auto"/>
      </w:pPr>
      <w:r>
        <w:separator/>
      </w:r>
    </w:p>
  </w:endnote>
  <w:endnote w:type="continuationSeparator" w:id="0">
    <w:p w:rsidR="00477CDC" w:rsidRDefault="00477CD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CDC" w:rsidRDefault="00477CDC" w:rsidP="00E71FC3">
      <w:pPr>
        <w:spacing w:after="0" w:line="240" w:lineRule="auto"/>
      </w:pPr>
      <w:r>
        <w:separator/>
      </w:r>
    </w:p>
  </w:footnote>
  <w:footnote w:type="continuationSeparator" w:id="0">
    <w:p w:rsidR="00477CDC" w:rsidRDefault="00477CD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CDC"/>
    <w:rsid w:val="00477CD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CC7954-542A-4DBD-9652-CBC4E5C38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2016-05-21T20:07:00Z</dcterms:created>
  <dcterms:modified xsi:type="dcterms:W3CDTF">2016-05-21T20:07:00Z</dcterms:modified>
</cp:coreProperties>
</file>